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D" w:rsidRPr="00616373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bookmarkStart w:id="0" w:name="_GoBack"/>
      <w:r w:rsidR="00C81DB8" w:rsidRPr="00616373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การขอต่ออายุใบอนุญาตก่อสร้าง</w:t>
      </w:r>
      <w:r w:rsidR="00616373">
        <w:rPr>
          <w:rFonts w:ascii="TH SarabunPSK" w:hAnsi="TH SarabunPSK" w:cs="TH SarabunPSK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616373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ดัดแปลง</w:t>
      </w:r>
      <w:r w:rsidR="00616373">
        <w:rPr>
          <w:rFonts w:ascii="TH SarabunPSK" w:hAnsi="TH SarabunPSK" w:cs="TH SarabunPSK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616373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รื้อถอน</w:t>
      </w:r>
      <w:r w:rsidR="00616373">
        <w:rPr>
          <w:rFonts w:ascii="TH SarabunPSK" w:hAnsi="TH SarabunPSK" w:cs="TH SarabunPSK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616373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หรือเคลื่อนย้ายอาคาร</w:t>
      </w:r>
    </w:p>
    <w:bookmarkEnd w:id="0"/>
    <w:p w:rsidR="00D239AD" w:rsidRPr="00616373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6373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616373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616373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37509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37509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D239AD" w:rsidRPr="00616373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616373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616373" w:rsidRDefault="00375096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24"/>
          <w:szCs w:val="24"/>
        </w:rPr>
      </w:pPr>
      <w:r>
        <w:rPr>
          <w:rFonts w:ascii="TH SarabunPSK" w:hAnsi="TH SarabunPSK" w:cs="TH SarabunPSK"/>
          <w:noProof/>
          <w:color w:val="0D0D0D" w:themeColor="text1" w:themeTint="F2"/>
          <w:sz w:val="24"/>
          <w:szCs w:val="24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559437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616373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616373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การขอต่ออายุใบอนุญาตก่อสร้างดัดแปลงรื้อถอนหรือเคลื่อนย้ายอาคาร</w:t>
      </w:r>
    </w:p>
    <w:p w:rsidR="00132E1B" w:rsidRPr="00616373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37509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37509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132E1B" w:rsidRPr="00616373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                    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)</w:t>
      </w: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616373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616373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616373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616373" w:rsidTr="008C1396">
        <w:tc>
          <w:tcPr>
            <w:tcW w:w="675" w:type="dxa"/>
          </w:tcPr>
          <w:p w:rsidR="00394708" w:rsidRPr="00616373" w:rsidRDefault="00967174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  <w:r w:rsidR="00394708"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94708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16373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616373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616373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616373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616373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 xml:space="preserve">. 2522 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กฎ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กระทรวงข้อบัญ</w:t>
      </w:r>
      <w:r w:rsid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ญัต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ิ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. 2522</w:t>
      </w:r>
      <w:r w:rsidR="00C77AEA"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616373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61637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5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616373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616373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616373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616373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616373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616373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การขอต่ออายุใบอนุญาตก่อสร้าง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094F82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ดัดแปลง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094F82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รื้อถอน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094F82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หรือเคลื่อนย้ายอาคาร</w:t>
      </w:r>
      <w:r w:rsidR="0061637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  </w:t>
      </w:r>
      <w:r w:rsidR="00094F82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37509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6163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616373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616373" w:rsidTr="009B7715">
        <w:tc>
          <w:tcPr>
            <w:tcW w:w="675" w:type="dxa"/>
          </w:tcPr>
          <w:p w:rsidR="00094F82" w:rsidRPr="00616373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616373" w:rsidRDefault="00A13B6C" w:rsidP="008C1396">
            <w:pPr>
              <w:rPr>
                <w:rFonts w:ascii="TH SarabunPSK" w:hAnsi="TH SarabunPSK" w:cs="TH SarabunPSK" w:hint="cs"/>
                <w:iCs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616373">
              <w:rPr>
                <w:rFonts w:ascii="TH SarabunPSK" w:hAnsi="TH SarabunPSK" w:cs="TH SarabunPSK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ช่าง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สำนักงานเทศบาลตำบล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โพธิ์ทอง หมู่ที่ 5 ต.อ่างแก้ว อ.โพธิ์ทอง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จ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="00375096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375096"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>โทร 035-69120</w:t>
            </w:r>
            <w:r w:rsidR="00375096"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>6</w:t>
            </w:r>
            <w:r w:rsidR="00375096"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 xml:space="preserve"> (ห้องกอง</w:t>
            </w:r>
            <w:r w:rsidR="00375096"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>ช่าง</w:t>
            </w:r>
            <w:r w:rsidR="00375096"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>เทศบาลตำบลโพธิ์ทอง)</w:t>
            </w:r>
          </w:p>
          <w:p w:rsidR="00094F82" w:rsidRPr="00616373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616373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                        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616373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61637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Pr="00616373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18441F" w:rsidRPr="00616373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616373" w:rsidRDefault="00616373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ab/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ใบอนุญาตก่อสร้างดัดแปลงหรือเคลื่อนย้ายอาคาร 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ตามมาตรา 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 xml:space="preserve">21) 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และอนุญาตรื้อถอนอาคาร 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(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ตามมาตรา 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22)</w:t>
      </w:r>
      <w:r>
        <w:rPr>
          <w:rFonts w:ascii="TH SarabunPSK" w:hAnsi="TH SarabunPSK" w:cs="TH SarabunPSK"/>
          <w:noProof/>
          <w:sz w:val="32"/>
          <w:szCs w:val="32"/>
        </w:rPr>
        <w:t xml:space="preserve">                  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ให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ใช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ได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ตามระยะเวลาที่กําหนดไว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ในใบอนุญาตถ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าผู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ได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รับใบอนุญาตประสงค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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จะขอต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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ออายุใบอนุญาตจะต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องยื่นคําขอก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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อนใบอนุญาตสิ้นอายุและเมื่อได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ยื่นคําขอดังกล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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าวแล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วให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ดําเนินการต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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อไปได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จนกว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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าเจ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าพนักงานท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องถิ่นจะสั่งไม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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อนุญาตให</w:t>
      </w:r>
      <w:r w:rsidR="00575FAF" w:rsidRPr="00616373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ต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</w:rPr>
        <w:t></w:t>
      </w:r>
      <w:r w:rsidR="00575FAF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ออายุใบอนุญาตนั้น</w:t>
      </w:r>
    </w:p>
    <w:p w:rsidR="0065175D" w:rsidRPr="00616373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616373" w:rsidTr="00313D38">
        <w:trPr>
          <w:tblHeader/>
        </w:trPr>
        <w:tc>
          <w:tcPr>
            <w:tcW w:w="675" w:type="dxa"/>
            <w:vAlign w:val="center"/>
          </w:tcPr>
          <w:p w:rsidR="00313D38" w:rsidRPr="00616373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616373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616373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616373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616373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616373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616373" w:rsidTr="00616373">
        <w:tc>
          <w:tcPr>
            <w:tcW w:w="675" w:type="dxa"/>
          </w:tcPr>
          <w:p w:rsidR="00313D38" w:rsidRPr="00616373" w:rsidRDefault="00313D38" w:rsidP="0061637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616373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616373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616373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ยื่นขอต่ออายุใบอนุญาต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พร้อมเอกสาร</w:t>
            </w:r>
          </w:p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1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37509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lastRenderedPageBreak/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37509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ส่วนท้องถิ่นในพื้นที่ที่จะขอต่ออายุใบอนุญาต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616373" w:rsidTr="00616373">
        <w:tc>
          <w:tcPr>
            <w:tcW w:w="675" w:type="dxa"/>
          </w:tcPr>
          <w:p w:rsidR="00313D38" w:rsidRPr="00616373" w:rsidRDefault="00313D38" w:rsidP="0061637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2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616373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616373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616373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เจ้าพนักงานท้องถิ่นตรวจพิจารณาเอกสารประกอบการขอต่ออายุใบอนุญาต</w:t>
            </w:r>
          </w:p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37509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37509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616373" w:rsidTr="00616373">
        <w:tc>
          <w:tcPr>
            <w:tcW w:w="675" w:type="dxa"/>
          </w:tcPr>
          <w:p w:rsidR="00313D38" w:rsidRPr="00616373" w:rsidRDefault="00313D38" w:rsidP="0061637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616373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616373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616373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เจ้าพนักงานท้องถิ่นตรวจสอบการดำเนินการตามใบอน</w:t>
            </w:r>
            <w:r w:rsidR="00616373"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ุญาตว่าถึงขั้นตอนใดและแจ้งให้ผู้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ขอต่ออายุใบอนุญาตทราบ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.1)</w:t>
            </w:r>
          </w:p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37509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37509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616373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C26ED0" w:rsidRPr="00616373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616373">
        <w:rPr>
          <w:rFonts w:ascii="TH SarabunPSK" w:hAnsi="TH SarabunPSK" w:cs="TH SarabunPSK"/>
          <w:noProof/>
          <w:sz w:val="32"/>
          <w:szCs w:val="32"/>
        </w:rPr>
        <w:t xml:space="preserve">5 </w:t>
      </w:r>
      <w:r w:rsidR="009B68CC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E2900" w:rsidRPr="00616373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616373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616373" w:rsidRDefault="00616373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</w:t>
      </w:r>
      <w:r w:rsidR="009B68CC" w:rsidRPr="00616373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616373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734" w:rsidRPr="00616373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616373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616373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61637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61637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616373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61637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61637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616373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61637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16373" w:rsidTr="00616373">
        <w:trPr>
          <w:jc w:val="center"/>
        </w:trPr>
        <w:tc>
          <w:tcPr>
            <w:tcW w:w="675" w:type="dxa"/>
          </w:tcPr>
          <w:p w:rsidR="00452B6B" w:rsidRPr="00616373" w:rsidRDefault="00AC4ACB" w:rsidP="00616373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616373" w:rsidRPr="00616373" w:rsidRDefault="00AC4ACB" w:rsidP="00616373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="0061637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)</w:t>
            </w:r>
            <w:r w:rsidR="00616373"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61637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        (</w:t>
            </w:r>
            <w:r w:rsidR="00616373"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616373" w:rsidRPr="00616373" w:rsidTr="00616373">
        <w:trPr>
          <w:jc w:val="center"/>
        </w:trPr>
        <w:tc>
          <w:tcPr>
            <w:tcW w:w="675" w:type="dxa"/>
          </w:tcPr>
          <w:p w:rsidR="00616373" w:rsidRPr="00616373" w:rsidRDefault="00616373" w:rsidP="0061637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:rsidR="00616373" w:rsidRPr="00616373" w:rsidRDefault="00616373" w:rsidP="00452B6B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843" w:type="dxa"/>
          </w:tcPr>
          <w:p w:rsidR="00616373" w:rsidRPr="00616373" w:rsidRDefault="00616373" w:rsidP="00452B6B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16373" w:rsidRPr="00616373" w:rsidRDefault="00616373" w:rsidP="00452B6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616373" w:rsidRPr="00616373" w:rsidRDefault="00616373" w:rsidP="00452B6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616373" w:rsidRPr="00616373" w:rsidRDefault="00616373" w:rsidP="00452B6B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616373" w:rsidRPr="00616373" w:rsidRDefault="00616373" w:rsidP="00452B6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616373" w:rsidTr="00616373">
        <w:trPr>
          <w:jc w:val="center"/>
        </w:trPr>
        <w:tc>
          <w:tcPr>
            <w:tcW w:w="675" w:type="dxa"/>
          </w:tcPr>
          <w:p w:rsidR="00452B6B" w:rsidRPr="00616373" w:rsidRDefault="00616373" w:rsidP="00616373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616373" w:rsidRDefault="00AC4ACB" w:rsidP="00452B6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="0061637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)</w:t>
            </w:r>
            <w:r w:rsidR="00616373" w:rsidRPr="0061637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 xml:space="preserve"> </w:t>
            </w:r>
            <w:r w:rsidR="0061637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</w:t>
            </w:r>
            <w:r w:rsidR="00616373"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="00616373"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422EAB" w:rsidRPr="00616373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616373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616373" w:rsidTr="004E651F">
        <w:trPr>
          <w:tblHeader/>
        </w:trPr>
        <w:tc>
          <w:tcPr>
            <w:tcW w:w="675" w:type="dxa"/>
            <w:vAlign w:val="center"/>
          </w:tcPr>
          <w:p w:rsidR="00422EAB" w:rsidRPr="00616373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616373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616373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616373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616373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616373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616373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616373" w:rsidTr="00616373">
        <w:tc>
          <w:tcPr>
            <w:tcW w:w="675" w:type="dxa"/>
          </w:tcPr>
          <w:p w:rsidR="00AC4ACB" w:rsidRPr="00616373" w:rsidRDefault="00AC4ACB" w:rsidP="00616373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616373" w:rsidRDefault="00AC4ACB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คำขอต่ออายุใบอนุญาตก่อสร้างอาคารดัดแปลงอาคารรื้อถอนอาคารเคลื่อนย้ายอาคารดัดแปลงหรือใช้ที่จอดรถที่กลับรถและทางเข้าออกของรถเพื่อการยื่น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. 5)</w:t>
            </w:r>
          </w:p>
        </w:tc>
        <w:tc>
          <w:tcPr>
            <w:tcW w:w="1843" w:type="dxa"/>
          </w:tcPr>
          <w:p w:rsidR="00AC4ACB" w:rsidRPr="00616373" w:rsidRDefault="00AC4ACB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616373" w:rsidRDefault="00AC4ACB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616373" w:rsidRDefault="00AC4ACB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616373" w:rsidRDefault="00AC4ACB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616373" w:rsidRDefault="00AC4ACB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16373" w:rsidRPr="00616373" w:rsidTr="00616373">
        <w:tc>
          <w:tcPr>
            <w:tcW w:w="675" w:type="dxa"/>
          </w:tcPr>
          <w:p w:rsidR="00616373" w:rsidRPr="00616373" w:rsidRDefault="00616373" w:rsidP="00616373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สำเนาใบอนุญาตก่อสร้างดัดแปลงรื้อถอนหรือเคลื่อนย้ายอาคารแล้วแต่กรณี</w:t>
            </w:r>
          </w:p>
          <w:p w:rsidR="00616373" w:rsidRDefault="00616373" w:rsidP="00AC4ACB">
            <w:pPr>
              <w:rPr>
                <w:rFonts w:ascii="TH SarabunPSK" w:hAnsi="TH SarabunPSK" w:cs="TH SarabunPSK"/>
              </w:rPr>
            </w:pPr>
          </w:p>
          <w:p w:rsidR="00616373" w:rsidRDefault="00616373" w:rsidP="00AC4ACB">
            <w:pPr>
              <w:rPr>
                <w:rFonts w:ascii="TH SarabunPSK" w:hAnsi="TH SarabunPSK" w:cs="TH SarabunPSK"/>
              </w:rPr>
            </w:pPr>
          </w:p>
          <w:p w:rsidR="00616373" w:rsidRDefault="00616373" w:rsidP="00AC4ACB">
            <w:pPr>
              <w:rPr>
                <w:rFonts w:ascii="TH SarabunPSK" w:hAnsi="TH SarabunPSK" w:cs="TH SarabunPSK"/>
              </w:rPr>
            </w:pPr>
          </w:p>
          <w:p w:rsidR="00616373" w:rsidRDefault="00616373" w:rsidP="00AC4ACB">
            <w:pPr>
              <w:rPr>
                <w:rFonts w:ascii="TH SarabunPSK" w:hAnsi="TH SarabunPSK" w:cs="TH SarabunPSK"/>
              </w:rPr>
            </w:pPr>
          </w:p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616373" w:rsidRPr="00616373" w:rsidRDefault="00616373" w:rsidP="0075698E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616373" w:rsidRPr="00616373" w:rsidTr="00616373">
        <w:tc>
          <w:tcPr>
            <w:tcW w:w="675" w:type="dxa"/>
          </w:tcPr>
          <w:p w:rsidR="00616373" w:rsidRPr="00616373" w:rsidRDefault="00616373" w:rsidP="00616373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4) 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16373" w:rsidRPr="00616373" w:rsidTr="00616373">
        <w:tc>
          <w:tcPr>
            <w:tcW w:w="675" w:type="dxa"/>
          </w:tcPr>
          <w:p w:rsidR="00616373" w:rsidRPr="00616373" w:rsidRDefault="00616373" w:rsidP="00616373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4) 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อาคารมีลักษณะขนาดอยู่ในประเภทวิชาชีพสถาปัตยกรรมควบคุม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616373" w:rsidRPr="00616373" w:rsidRDefault="00616373" w:rsidP="00AC4ACB">
            <w:pPr>
              <w:rPr>
                <w:rFonts w:ascii="TH SarabunPSK" w:hAnsi="TH SarabunPSK" w:cs="TH SarabunPSK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6C6C22" w:rsidRPr="00616373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616373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616373" w:rsidTr="00090552">
        <w:tc>
          <w:tcPr>
            <w:tcW w:w="534" w:type="dxa"/>
          </w:tcPr>
          <w:p w:rsidR="00A13B6C" w:rsidRPr="00616373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E90756" w:rsidRPr="00616373" w:rsidRDefault="00A13B6C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7 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2528 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2522</w:t>
            </w:r>
            <w:r w:rsidRPr="0061637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="000F1309" w:rsidRPr="006163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61637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F5490C"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61637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F5490C"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616373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6163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616373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616373" w:rsidTr="00C1539D">
        <w:tc>
          <w:tcPr>
            <w:tcW w:w="534" w:type="dxa"/>
          </w:tcPr>
          <w:p w:rsidR="00EA6950" w:rsidRPr="00616373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75096" w:rsidRPr="00616373" w:rsidRDefault="00EA6950" w:rsidP="00375096">
            <w:pPr>
              <w:rPr>
                <w:rFonts w:ascii="TH SarabunPSK" w:hAnsi="TH SarabunPSK" w:cs="TH SarabunPSK" w:hint="cs"/>
                <w:iCs/>
                <w:sz w:val="32"/>
                <w:szCs w:val="32"/>
                <w:lang w:bidi="th-TH"/>
              </w:rPr>
            </w:pPr>
            <w:r w:rsidRPr="006163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BD2D1C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ช่าง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สำนักงานเทศบาลตำบล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โพธิ์ทอง หมู่ที่ 5 ต.อ่างแก้ว อ.โพธิ์ทอง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จ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37509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37509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="00375096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375096"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>โทร 035-691206 (ห้องกองช่างเทศบาลตำบลโพธิ์ทอง)</w:t>
            </w:r>
          </w:p>
          <w:p w:rsidR="00EA6950" w:rsidRPr="00616373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BD2D1C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="0037509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A6950" w:rsidRPr="00616373" w:rsidTr="00C1539D">
        <w:tc>
          <w:tcPr>
            <w:tcW w:w="534" w:type="dxa"/>
          </w:tcPr>
          <w:p w:rsidR="00EA6950" w:rsidRPr="00616373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61637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616373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63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61637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61637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61637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(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.1111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61637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616373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616373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616373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616373" w:rsidRDefault="00BD2D1C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F064C0" w:rsidRPr="0061637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616373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616373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616373" w:rsidRDefault="0064558D" w:rsidP="00BD2D1C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616373">
        <w:rPr>
          <w:rFonts w:ascii="TH SarabunPSK" w:hAnsi="TH SarabunPSK" w:cs="TH SarabunPSK"/>
          <w:noProof/>
          <w:sz w:val="32"/>
          <w:szCs w:val="32"/>
        </w:rPr>
        <w:t>-</w:t>
      </w:r>
    </w:p>
    <w:p w:rsidR="0064558D" w:rsidRPr="00616373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3F4A0D" w:rsidRPr="00616373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616373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471" w:rsidRDefault="00D44471" w:rsidP="00C81DB8">
      <w:pPr>
        <w:spacing w:after="0" w:line="240" w:lineRule="auto"/>
      </w:pPr>
      <w:r>
        <w:separator/>
      </w:r>
    </w:p>
  </w:endnote>
  <w:endnote w:type="continuationSeparator" w:id="0">
    <w:p w:rsidR="00D44471" w:rsidRDefault="00D4447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471" w:rsidRDefault="00D44471" w:rsidP="00C81DB8">
      <w:pPr>
        <w:spacing w:after="0" w:line="240" w:lineRule="auto"/>
      </w:pPr>
      <w:r>
        <w:separator/>
      </w:r>
    </w:p>
  </w:footnote>
  <w:footnote w:type="continuationSeparator" w:id="0">
    <w:p w:rsidR="00D44471" w:rsidRDefault="00D4447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E1751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817F9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817F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65680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75096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16373"/>
    <w:rsid w:val="006437C0"/>
    <w:rsid w:val="0064558D"/>
    <w:rsid w:val="0065175D"/>
    <w:rsid w:val="00671330"/>
    <w:rsid w:val="00686AAA"/>
    <w:rsid w:val="006974B7"/>
    <w:rsid w:val="006B37B7"/>
    <w:rsid w:val="006C07C4"/>
    <w:rsid w:val="006C6C22"/>
    <w:rsid w:val="00707AED"/>
    <w:rsid w:val="00712638"/>
    <w:rsid w:val="00713EA7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01A5"/>
    <w:rsid w:val="008B3521"/>
    <w:rsid w:val="008D7B9E"/>
    <w:rsid w:val="008E2900"/>
    <w:rsid w:val="00914267"/>
    <w:rsid w:val="00934C64"/>
    <w:rsid w:val="0096717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817F9"/>
    <w:rsid w:val="00AA7734"/>
    <w:rsid w:val="00AC4ACB"/>
    <w:rsid w:val="00AE6A9D"/>
    <w:rsid w:val="00AF4A06"/>
    <w:rsid w:val="00B23DA2"/>
    <w:rsid w:val="00B509FC"/>
    <w:rsid w:val="00B95782"/>
    <w:rsid w:val="00BC5DA7"/>
    <w:rsid w:val="00BD2D1C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4471"/>
    <w:rsid w:val="00D5060E"/>
    <w:rsid w:val="00D51311"/>
    <w:rsid w:val="00D54A00"/>
    <w:rsid w:val="00E00F3F"/>
    <w:rsid w:val="00E01AA0"/>
    <w:rsid w:val="00E06DC1"/>
    <w:rsid w:val="00E1751B"/>
    <w:rsid w:val="00E279FB"/>
    <w:rsid w:val="00E33AD5"/>
    <w:rsid w:val="00E56012"/>
    <w:rsid w:val="00E668EE"/>
    <w:rsid w:val="00E90756"/>
    <w:rsid w:val="00E97AE3"/>
    <w:rsid w:val="00EA2B84"/>
    <w:rsid w:val="00EA6950"/>
    <w:rsid w:val="00EB5853"/>
    <w:rsid w:val="00EC08A9"/>
    <w:rsid w:val="00EF0DAF"/>
    <w:rsid w:val="00F028A3"/>
    <w:rsid w:val="00F064C0"/>
    <w:rsid w:val="00F5490C"/>
    <w:rsid w:val="00F62F55"/>
    <w:rsid w:val="00F63470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CFD57"/>
  <w15:docId w15:val="{805710D6-4270-4862-A204-6155A18E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28B38-44F9-48DF-81F6-0E31D7680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4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2</cp:revision>
  <cp:lastPrinted>2015-07-21T01:17:00Z</cp:lastPrinted>
  <dcterms:created xsi:type="dcterms:W3CDTF">2018-11-06T03:50:00Z</dcterms:created>
  <dcterms:modified xsi:type="dcterms:W3CDTF">2018-11-06T03:50:00Z</dcterms:modified>
</cp:coreProperties>
</file>